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273E8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PALMER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335718F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Amersham, Buckinghamshire. Chaplain.</w:t>
      </w:r>
    </w:p>
    <w:p w14:paraId="24525278" w14:textId="77777777" w:rsidR="008D1477" w:rsidRDefault="008D1477" w:rsidP="008D1477">
      <w:pPr>
        <w:rPr>
          <w:rFonts w:ascii="Times New Roman" w:hAnsi="Times New Roman" w:cs="Times New Roman"/>
        </w:rPr>
      </w:pPr>
    </w:p>
    <w:p w14:paraId="05327F11" w14:textId="77777777" w:rsidR="008D1477" w:rsidRDefault="008D1477" w:rsidP="008D1477">
      <w:pPr>
        <w:rPr>
          <w:rFonts w:ascii="Times New Roman" w:hAnsi="Times New Roman" w:cs="Times New Roman"/>
        </w:rPr>
      </w:pPr>
    </w:p>
    <w:p w14:paraId="7D416EDD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conspiracy against Robert </w:t>
      </w:r>
      <w:proofErr w:type="spellStart"/>
      <w:r>
        <w:rPr>
          <w:rFonts w:ascii="Times New Roman" w:hAnsi="Times New Roman" w:cs="Times New Roman"/>
        </w:rPr>
        <w:t>Stryver</w:t>
      </w:r>
      <w:proofErr w:type="spellEnd"/>
      <w:r>
        <w:rPr>
          <w:rFonts w:ascii="Times New Roman" w:hAnsi="Times New Roman" w:cs="Times New Roman"/>
        </w:rPr>
        <w:t xml:space="preserve"> of Amersham(q.v.),</w:t>
      </w:r>
    </w:p>
    <w:p w14:paraId="5246FD42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Halsy</w:t>
      </w:r>
      <w:proofErr w:type="spellEnd"/>
      <w:r>
        <w:rPr>
          <w:rFonts w:ascii="Times New Roman" w:hAnsi="Times New Roman" w:cs="Times New Roman"/>
        </w:rPr>
        <w:t xml:space="preserve"> of Leighton Buzzard, Bedfordshire(q.v.), John </w:t>
      </w:r>
      <w:proofErr w:type="spellStart"/>
      <w:r>
        <w:rPr>
          <w:rFonts w:ascii="Times New Roman" w:hAnsi="Times New Roman" w:cs="Times New Roman"/>
        </w:rPr>
        <w:t>Godryche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086EB940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Leighton Buzzard(q.v.), Thomas </w:t>
      </w:r>
      <w:proofErr w:type="spellStart"/>
      <w:r>
        <w:rPr>
          <w:rFonts w:ascii="Times New Roman" w:hAnsi="Times New Roman" w:cs="Times New Roman"/>
        </w:rPr>
        <w:t>Harryk</w:t>
      </w:r>
      <w:proofErr w:type="spellEnd"/>
      <w:r>
        <w:rPr>
          <w:rFonts w:ascii="Times New Roman" w:hAnsi="Times New Roman" w:cs="Times New Roman"/>
        </w:rPr>
        <w:t xml:space="preserve"> of Leighton Buzzard(q.v.), </w:t>
      </w:r>
    </w:p>
    <w:p w14:paraId="1AC591C9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Saunders of Amersham(q.v.), John </w:t>
      </w:r>
      <w:proofErr w:type="spellStart"/>
      <w:r>
        <w:rPr>
          <w:rFonts w:ascii="Times New Roman" w:hAnsi="Times New Roman" w:cs="Times New Roman"/>
        </w:rPr>
        <w:t>Scryverner</w:t>
      </w:r>
      <w:proofErr w:type="spellEnd"/>
      <w:r>
        <w:rPr>
          <w:rFonts w:ascii="Times New Roman" w:hAnsi="Times New Roman" w:cs="Times New Roman"/>
        </w:rPr>
        <w:t xml:space="preserve"> of Amersham(q.v.),</w:t>
      </w:r>
    </w:p>
    <w:p w14:paraId="28769514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Spencer of Amersham(q.v.) and Richard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  <w:r>
        <w:rPr>
          <w:rFonts w:ascii="Times New Roman" w:hAnsi="Times New Roman" w:cs="Times New Roman"/>
        </w:rPr>
        <w:t xml:space="preserve"> of Amersham(q.v.).</w:t>
      </w:r>
    </w:p>
    <w:p w14:paraId="6841D790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0F78B1A" w14:textId="77777777" w:rsidR="008D1477" w:rsidRDefault="008D1477" w:rsidP="008D1477">
      <w:pPr>
        <w:rPr>
          <w:rFonts w:ascii="Times New Roman" w:hAnsi="Times New Roman" w:cs="Times New Roman"/>
        </w:rPr>
      </w:pPr>
    </w:p>
    <w:p w14:paraId="73A02B79" w14:textId="77777777" w:rsidR="008D1477" w:rsidRDefault="008D1477" w:rsidP="008D1477">
      <w:pPr>
        <w:rPr>
          <w:rFonts w:ascii="Times New Roman" w:hAnsi="Times New Roman" w:cs="Times New Roman"/>
        </w:rPr>
      </w:pPr>
    </w:p>
    <w:p w14:paraId="62B0C8A6" w14:textId="77777777" w:rsidR="008D1477" w:rsidRDefault="008D1477" w:rsidP="008D14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August 2018</w:t>
      </w:r>
    </w:p>
    <w:p w14:paraId="54B4A37B" w14:textId="77777777" w:rsidR="006B2F86" w:rsidRPr="00E71FC3" w:rsidRDefault="008D14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F89F1" w14:textId="77777777" w:rsidR="008D1477" w:rsidRDefault="008D1477" w:rsidP="00E71FC3">
      <w:r>
        <w:separator/>
      </w:r>
    </w:p>
  </w:endnote>
  <w:endnote w:type="continuationSeparator" w:id="0">
    <w:p w14:paraId="4AF21D1A" w14:textId="77777777" w:rsidR="008D1477" w:rsidRDefault="008D14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A84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07FE6" w14:textId="77777777" w:rsidR="008D1477" w:rsidRDefault="008D1477" w:rsidP="00E71FC3">
      <w:r>
        <w:separator/>
      </w:r>
    </w:p>
  </w:footnote>
  <w:footnote w:type="continuationSeparator" w:id="0">
    <w:p w14:paraId="3B28AC8A" w14:textId="77777777" w:rsidR="008D1477" w:rsidRDefault="008D14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477"/>
    <w:rsid w:val="001A7C09"/>
    <w:rsid w:val="00577BD5"/>
    <w:rsid w:val="00656CBA"/>
    <w:rsid w:val="006A1F77"/>
    <w:rsid w:val="00733BE7"/>
    <w:rsid w:val="008D14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14787"/>
  <w15:chartTrackingRefBased/>
  <w15:docId w15:val="{A00224F4-7B62-442E-9D62-916AD2B28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14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2018-09-21T20:59:00Z</dcterms:created>
  <dcterms:modified xsi:type="dcterms:W3CDTF">2018-09-21T21:00:00Z</dcterms:modified>
</cp:coreProperties>
</file>